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83F2" w14:textId="43898D18" w:rsidR="00BA00AB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RAYNSON</w:t>
      </w:r>
      <w:r>
        <w:rPr>
          <w:rFonts w:ascii="Times New Roman" w:hAnsi="Times New Roman" w:cs="Times New Roman"/>
          <w:sz w:val="24"/>
          <w:szCs w:val="24"/>
        </w:rPr>
        <w:t xml:space="preserve">      (d.1479)</w:t>
      </w:r>
    </w:p>
    <w:p w14:paraId="0EF6A2B8" w14:textId="18494E23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</w:t>
      </w:r>
    </w:p>
    <w:p w14:paraId="4F4755AD" w14:textId="7EAEBA31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9DCAB" w14:textId="31035122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C43FD" w14:textId="4756A07A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Nov.1479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61573FE9" w14:textId="1E65EDCF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4760DBB7" w14:textId="69D9DA30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4540E" w14:textId="06697727" w:rsidR="00485697" w:rsidRDefault="004856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CD362" w14:textId="320B4DF7" w:rsidR="00485697" w:rsidRPr="00485697" w:rsidRDefault="001F38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sectPr w:rsidR="00485697" w:rsidRPr="004856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81FD6" w14:textId="77777777" w:rsidR="00485697" w:rsidRDefault="00485697" w:rsidP="009139A6">
      <w:r>
        <w:separator/>
      </w:r>
    </w:p>
  </w:endnote>
  <w:endnote w:type="continuationSeparator" w:id="0">
    <w:p w14:paraId="4D8FB67F" w14:textId="77777777" w:rsidR="00485697" w:rsidRDefault="004856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AC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1E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DFA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29189" w14:textId="77777777" w:rsidR="00485697" w:rsidRDefault="00485697" w:rsidP="009139A6">
      <w:r>
        <w:separator/>
      </w:r>
    </w:p>
  </w:footnote>
  <w:footnote w:type="continuationSeparator" w:id="0">
    <w:p w14:paraId="1A8F8CCD" w14:textId="77777777" w:rsidR="00485697" w:rsidRDefault="004856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64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538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42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697"/>
    <w:rsid w:val="000666E0"/>
    <w:rsid w:val="001F38FB"/>
    <w:rsid w:val="002510B7"/>
    <w:rsid w:val="0048569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6EEE2"/>
  <w15:chartTrackingRefBased/>
  <w15:docId w15:val="{8ED20E06-623B-4D6B-93CE-F683A4E5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2021-07-31T19:54:00Z</dcterms:created>
  <dcterms:modified xsi:type="dcterms:W3CDTF">2021-07-31T20:12:00Z</dcterms:modified>
</cp:coreProperties>
</file>